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EF12A" w14:textId="3CD7E3C0" w:rsidR="0000709D" w:rsidRPr="00610FC8" w:rsidRDefault="0000709D" w:rsidP="0000709D">
      <w:pPr>
        <w:tabs>
          <w:tab w:val="right" w:pos="9639"/>
        </w:tabs>
        <w:spacing w:after="0"/>
        <w:rPr>
          <w:rFonts w:ascii="Arial" w:hAnsi="Arial" w:cs="Arial"/>
          <w:b/>
          <w:sz w:val="22"/>
          <w:szCs w:val="22"/>
        </w:rPr>
      </w:pPr>
      <w:bookmarkStart w:id="0" w:name="_Hlk205559498"/>
      <w:r w:rsidRPr="00610FC8">
        <w:rPr>
          <w:rFonts w:ascii="Arial" w:hAnsi="Arial" w:cs="Arial"/>
          <w:b/>
          <w:sz w:val="22"/>
          <w:szCs w:val="22"/>
        </w:rPr>
        <w:t>3GPP TSG-SA3 Meeting #12</w:t>
      </w:r>
      <w:r>
        <w:rPr>
          <w:rFonts w:ascii="Arial" w:hAnsi="Arial" w:cs="Arial"/>
          <w:b/>
          <w:sz w:val="22"/>
          <w:szCs w:val="22"/>
        </w:rPr>
        <w:t>5</w:t>
      </w:r>
      <w:r w:rsidRPr="00610FC8">
        <w:rPr>
          <w:rFonts w:ascii="Arial" w:hAnsi="Arial" w:cs="Arial"/>
          <w:b/>
          <w:sz w:val="22"/>
          <w:szCs w:val="22"/>
        </w:rPr>
        <w:tab/>
        <w:t>S3-25</w:t>
      </w:r>
      <w:r>
        <w:rPr>
          <w:rFonts w:ascii="Arial" w:hAnsi="Arial" w:cs="Arial"/>
          <w:b/>
          <w:sz w:val="22"/>
          <w:szCs w:val="22"/>
        </w:rPr>
        <w:t>4209</w:t>
      </w:r>
    </w:p>
    <w:p w14:paraId="60F6AF79" w14:textId="77777777" w:rsidR="0000709D" w:rsidRPr="00610FC8" w:rsidRDefault="0000709D" w:rsidP="0000709D">
      <w:pPr>
        <w:pStyle w:val="CRCoverPage"/>
        <w:outlineLvl w:val="0"/>
        <w:rPr>
          <w:b/>
          <w:bCs/>
          <w:noProof/>
          <w:sz w:val="24"/>
        </w:rPr>
      </w:pPr>
      <w:r w:rsidRPr="00FC5C83">
        <w:rPr>
          <w:rFonts w:cs="Arial"/>
          <w:b/>
          <w:bCs/>
          <w:sz w:val="22"/>
          <w:szCs w:val="22"/>
        </w:rPr>
        <w:t>Dallas, US, 17 – 21 November 2025</w:t>
      </w:r>
    </w:p>
    <w:p w14:paraId="72B69F47" w14:textId="77777777" w:rsidR="0000709D" w:rsidRDefault="0000709D" w:rsidP="0000709D">
      <w:pPr>
        <w:pStyle w:val="CRCoverPage"/>
        <w:outlineLvl w:val="0"/>
        <w:rPr>
          <w:b/>
          <w:sz w:val="24"/>
        </w:rPr>
      </w:pPr>
    </w:p>
    <w:p w14:paraId="63095D54" w14:textId="3185AC60" w:rsidR="0000709D" w:rsidRDefault="0000709D" w:rsidP="0000709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vivo</w:t>
      </w:r>
    </w:p>
    <w:p w14:paraId="794E4723" w14:textId="769753AE" w:rsidR="0000709D" w:rsidRDefault="0000709D" w:rsidP="0000709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F81D9A">
        <w:rPr>
          <w:rFonts w:ascii="Arial" w:hAnsi="Arial" w:cs="Arial"/>
          <w:b/>
        </w:rPr>
        <w:t>Update on Key Issue #2 AEAD Algorithm Interface</w:t>
      </w:r>
    </w:p>
    <w:p w14:paraId="4B0C11EF" w14:textId="77777777" w:rsidR="0000709D" w:rsidRDefault="0000709D" w:rsidP="0000709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918E05B" w14:textId="05E1B593" w:rsidR="0000709D" w:rsidRDefault="0000709D" w:rsidP="0000709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3A63D76E" w14:textId="4E84C745" w:rsidR="0000709D" w:rsidRDefault="0000709D" w:rsidP="0000709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234C5EAB" w14:textId="77777777" w:rsidR="0000709D" w:rsidRDefault="0000709D" w:rsidP="0000709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43D89971" w14:textId="1361F5EB" w:rsidR="0000709D" w:rsidRDefault="0000709D" w:rsidP="0000709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FS_AEAD</w:t>
      </w:r>
    </w:p>
    <w:p w14:paraId="67835D4A" w14:textId="77777777" w:rsidR="0000709D" w:rsidRDefault="0000709D" w:rsidP="0000709D">
      <w:pPr>
        <w:pBdr>
          <w:bottom w:val="single" w:sz="12" w:space="1" w:color="auto"/>
        </w:pBdr>
        <w:spacing w:after="120"/>
        <w:ind w:left="1985" w:hanging="1985"/>
        <w:rPr>
          <w:rFonts w:ascii="Arial" w:hAnsi="Arial" w:cs="Arial"/>
          <w:b/>
          <w:bCs/>
          <w:lang w:val="en-US"/>
        </w:rPr>
      </w:pPr>
    </w:p>
    <w:p w14:paraId="359EC689" w14:textId="440384ED" w:rsidR="0000709D" w:rsidRDefault="0000709D" w:rsidP="0000709D">
      <w:pPr>
        <w:pStyle w:val="CRCoverPage"/>
        <w:rPr>
          <w:b/>
          <w:lang w:val="en-US"/>
        </w:rPr>
      </w:pPr>
      <w:r>
        <w:rPr>
          <w:b/>
          <w:lang w:val="en-US"/>
        </w:rPr>
        <w:t>Comments</w:t>
      </w:r>
    </w:p>
    <w:p w14:paraId="560F5E27" w14:textId="76D5F038" w:rsidR="0000709D" w:rsidRPr="0000709D" w:rsidRDefault="0000709D" w:rsidP="0000709D">
      <w:pPr>
        <w:rPr>
          <w:lang w:eastAsia="zh-CN"/>
        </w:rPr>
      </w:pPr>
      <w:r>
        <w:rPr>
          <w:lang w:eastAsia="zh-CN"/>
        </w:rPr>
        <w:t>This contribution proposes an update on k</w:t>
      </w:r>
      <w:r w:rsidRPr="00146715">
        <w:rPr>
          <w:lang w:eastAsia="zh-CN"/>
        </w:rPr>
        <w:t xml:space="preserve">ey </w:t>
      </w:r>
      <w:r>
        <w:rPr>
          <w:lang w:eastAsia="zh-CN"/>
        </w:rPr>
        <w:t>i</w:t>
      </w:r>
      <w:r w:rsidRPr="00146715">
        <w:rPr>
          <w:lang w:eastAsia="zh-CN"/>
        </w:rPr>
        <w:t>ssue</w:t>
      </w:r>
      <w:r>
        <w:rPr>
          <w:lang w:eastAsia="zh-CN"/>
        </w:rPr>
        <w:t xml:space="preserve"> #2 </w:t>
      </w:r>
      <w:r w:rsidRPr="00F81D9A">
        <w:rPr>
          <w:lang w:eastAsia="zh-CN"/>
        </w:rPr>
        <w:t>AEAD algorithm interface</w:t>
      </w:r>
      <w:r>
        <w:rPr>
          <w:lang w:eastAsia="zh-CN"/>
        </w:rPr>
        <w:t>.</w:t>
      </w:r>
    </w:p>
    <w:bookmarkEnd w:id="0"/>
    <w:p w14:paraId="35A41C94" w14:textId="77777777" w:rsidR="0000709D" w:rsidRDefault="0000709D" w:rsidP="0000709D">
      <w:pPr>
        <w:pBdr>
          <w:bottom w:val="single" w:sz="12" w:space="1" w:color="auto"/>
        </w:pBdr>
        <w:rPr>
          <w:lang w:val="en-US"/>
        </w:rPr>
      </w:pPr>
    </w:p>
    <w:p w14:paraId="330296A2" w14:textId="705DC35D" w:rsidR="00C022E3" w:rsidRDefault="00C022E3" w:rsidP="0000709D"/>
    <w:p w14:paraId="3C2BE7FA" w14:textId="77777777" w:rsidR="00D07A60" w:rsidRDefault="00D07A60" w:rsidP="00D07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1866796"/>
      <w:bookmarkStart w:id="2" w:name="_Toc211867876"/>
      <w:r>
        <w:rPr>
          <w:rFonts w:ascii="Arial" w:hAnsi="Arial" w:cs="Arial"/>
          <w:color w:val="0000FF"/>
          <w:sz w:val="28"/>
          <w:szCs w:val="28"/>
          <w:lang w:val="en-US"/>
        </w:rPr>
        <w:t>* * * First Change * * * *</w:t>
      </w:r>
    </w:p>
    <w:p w14:paraId="2DFE025D" w14:textId="77777777" w:rsidR="00F81D9A" w:rsidRPr="00F81D9A" w:rsidRDefault="00F81D9A" w:rsidP="00F81D9A">
      <w:pPr>
        <w:keepNext/>
        <w:keepLines/>
        <w:spacing w:before="180"/>
        <w:ind w:left="1134" w:hanging="1134"/>
        <w:outlineLvl w:val="1"/>
        <w:rPr>
          <w:rFonts w:ascii="Arial" w:eastAsia="Yu Mincho" w:hAnsi="Arial"/>
          <w:sz w:val="32"/>
        </w:rPr>
      </w:pPr>
      <w:r w:rsidRPr="00F81D9A">
        <w:rPr>
          <w:rFonts w:ascii="Arial" w:eastAsia="Yu Mincho" w:hAnsi="Arial"/>
          <w:sz w:val="32"/>
        </w:rPr>
        <w:t>5.2</w:t>
      </w:r>
      <w:r w:rsidRPr="00F81D9A">
        <w:rPr>
          <w:rFonts w:ascii="Arial" w:eastAsia="Yu Mincho" w:hAnsi="Arial"/>
          <w:sz w:val="32"/>
        </w:rPr>
        <w:tab/>
        <w:t>Key issue #2: AEAD algorithm interface</w:t>
      </w:r>
      <w:bookmarkEnd w:id="1"/>
      <w:bookmarkEnd w:id="2"/>
    </w:p>
    <w:p w14:paraId="04AD70D2" w14:textId="77777777" w:rsidR="00F81D9A" w:rsidRPr="00F81D9A" w:rsidRDefault="00F81D9A" w:rsidP="00F81D9A">
      <w:pPr>
        <w:keepNext/>
        <w:keepLines/>
        <w:spacing w:before="120"/>
        <w:ind w:left="1134" w:hanging="1134"/>
        <w:outlineLvl w:val="2"/>
        <w:rPr>
          <w:rFonts w:ascii="Arial" w:eastAsia="Yu Mincho" w:hAnsi="Arial"/>
          <w:sz w:val="28"/>
        </w:rPr>
      </w:pPr>
      <w:bookmarkStart w:id="3" w:name="_Toc128377757"/>
      <w:bookmarkStart w:id="4" w:name="_Toc211866797"/>
      <w:bookmarkStart w:id="5" w:name="_Toc211867877"/>
      <w:r w:rsidRPr="00F81D9A">
        <w:rPr>
          <w:rFonts w:ascii="Arial" w:eastAsia="Yu Mincho" w:hAnsi="Arial"/>
          <w:sz w:val="28"/>
        </w:rPr>
        <w:t>5.2.1</w:t>
      </w:r>
      <w:r w:rsidRPr="00F81D9A">
        <w:rPr>
          <w:rFonts w:ascii="Arial" w:eastAsia="Yu Mincho" w:hAnsi="Arial"/>
          <w:sz w:val="28"/>
        </w:rPr>
        <w:tab/>
        <w:t xml:space="preserve">Key issue </w:t>
      </w:r>
      <w:bookmarkEnd w:id="3"/>
      <w:r w:rsidRPr="00F81D9A">
        <w:rPr>
          <w:rFonts w:ascii="Arial" w:eastAsia="Yu Mincho" w:hAnsi="Arial"/>
          <w:sz w:val="28"/>
        </w:rPr>
        <w:t>details</w:t>
      </w:r>
      <w:bookmarkEnd w:id="4"/>
      <w:bookmarkEnd w:id="5"/>
    </w:p>
    <w:p w14:paraId="0CCDE343" w14:textId="77777777" w:rsidR="00F81D9A" w:rsidRPr="00F81D9A" w:rsidRDefault="00F81D9A" w:rsidP="00F81D9A">
      <w:pPr>
        <w:rPr>
          <w:rFonts w:eastAsia="Yu Mincho"/>
          <w:lang w:val="en-US"/>
        </w:rPr>
      </w:pPr>
      <w:r w:rsidRPr="00F81D9A">
        <w:rPr>
          <w:rFonts w:eastAsia="Yu Mincho"/>
          <w:lang w:val="en-US"/>
        </w:rPr>
        <w:t xml:space="preserve">One of the advantages of using a combined AEAD mode is that some important security decisions have already been made in the construction of the mode, such as in which order encryption and integrity protection is applied. From SA3 perspective, this means that we don't need to discuss in which order operations are to be applied in PDCP and NAS. </w:t>
      </w:r>
    </w:p>
    <w:p w14:paraId="519432F1" w14:textId="77777777" w:rsidR="00F81D9A" w:rsidRPr="00F81D9A" w:rsidRDefault="00F81D9A" w:rsidP="00F81D9A">
      <w:pPr>
        <w:rPr>
          <w:rFonts w:eastAsia="Yu Mincho"/>
          <w:lang w:val="en-US"/>
        </w:rPr>
      </w:pPr>
      <w:r w:rsidRPr="00F81D9A">
        <w:rPr>
          <w:rFonts w:eastAsia="Yu Mincho"/>
          <w:lang w:val="en-US"/>
        </w:rPr>
        <w:t xml:space="preserve">Many different AEAD constructs are available and by using a generic interface, it is possible to treat the AEAD as a black box where the underlying construction is transparent to the user of the interface. One such interface is specified in RFC 5116 [6]. </w:t>
      </w:r>
    </w:p>
    <w:p w14:paraId="3D732AD5" w14:textId="77777777" w:rsidR="00F81D9A" w:rsidRPr="00F81D9A" w:rsidRDefault="00F81D9A" w:rsidP="00F81D9A">
      <w:pPr>
        <w:rPr>
          <w:rFonts w:eastAsia="Yu Mincho"/>
        </w:rPr>
      </w:pPr>
      <w:r w:rsidRPr="00F81D9A">
        <w:rPr>
          <w:rFonts w:eastAsia="Yu Mincho"/>
        </w:rPr>
        <w:t>Existing interfaces for encryption and integrity algorithms in Annex D.2 and Annex D.3 of TS 33.501 [5] cannot be used for the new AEAD algorithms directly. This is because the new algorithms combine both operations and also require additional input parameters as described in TS 35.240 [2], TS 35.243 [3], TS 35.246 [4]. For example, in addition to the key and IV, an AAD parameter (as described in TS 35.240 [2], TS 35.243 [3], TS 35.246 [4]) is required to enable flexible partial encryption, the output parameters include both the ciphertext and the MAC.</w:t>
      </w:r>
    </w:p>
    <w:p w14:paraId="063EFAB5" w14:textId="77777777" w:rsidR="00F81D9A" w:rsidRPr="00F81D9A" w:rsidRDefault="00F81D9A" w:rsidP="00F81D9A">
      <w:pPr>
        <w:rPr>
          <w:rFonts w:eastAsia="Yu Mincho"/>
        </w:rPr>
      </w:pPr>
      <w:r w:rsidRPr="00F81D9A">
        <w:rPr>
          <w:rFonts w:eastAsia="Yu Mincho"/>
        </w:rPr>
        <w:t>Consequently, how to set the input parameters for NAS and PDCP needs to be further studied because the existing requirements in clause 6.4.3, 6.4.4, 6.5.1, 6.5.2, 6.6.3, 6.6.4 of TS 33.501 [5] cannot be directly applied.</w:t>
      </w:r>
    </w:p>
    <w:p w14:paraId="3924B69D" w14:textId="77777777" w:rsidR="00F81D9A" w:rsidRPr="00F81D9A" w:rsidRDefault="00F81D9A" w:rsidP="00F81D9A">
      <w:pPr>
        <w:rPr>
          <w:rFonts w:eastAsia="Yu Mincho"/>
          <w:lang w:val="en-US"/>
        </w:rPr>
      </w:pPr>
      <w:r w:rsidRPr="00F81D9A">
        <w:rPr>
          <w:rFonts w:eastAsia="Yu Mincho"/>
        </w:rPr>
        <w:t>Existing construction of IV for encryption and integrity algorithms in Annex D.2 and Annex D.3 of TS 33.501 [5]</w:t>
      </w:r>
      <w:r w:rsidRPr="00F81D9A">
        <w:rPr>
          <w:rFonts w:eastAsia="Yu Mincho"/>
          <w:lang w:val="en-US"/>
        </w:rPr>
        <w:t xml:space="preserve"> contains a 32-bit COUNT, a 5-bit BEARER, a 1-bit DIRECTION. </w:t>
      </w:r>
      <w:r w:rsidRPr="00F81D9A">
        <w:rPr>
          <w:rFonts w:eastAsia="Yu Mincho"/>
        </w:rPr>
        <w:t>The entropy for the IV might need to increase from the 38 bits defined by 3GPP. Hence, an extra entropy field called EXTRA_IV of 6 bytes is introduced as described in TS 35.240 [2], TS 35.243 [3], TS 35.246 [4]</w:t>
      </w:r>
      <w:r w:rsidRPr="00F81D9A">
        <w:rPr>
          <w:rFonts w:eastAsia="Yu Mincho"/>
          <w:lang w:val="en-US"/>
        </w:rPr>
        <w:t xml:space="preserve">.  </w:t>
      </w:r>
    </w:p>
    <w:p w14:paraId="507E7C1A" w14:textId="77777777" w:rsidR="00F81D9A" w:rsidRPr="00F81D9A" w:rsidRDefault="00F81D9A" w:rsidP="00F81D9A">
      <w:pPr>
        <w:keepNext/>
        <w:keepLines/>
        <w:spacing w:before="120"/>
        <w:ind w:left="1134" w:hanging="1134"/>
        <w:outlineLvl w:val="2"/>
        <w:rPr>
          <w:rFonts w:ascii="Arial" w:eastAsia="Yu Mincho" w:hAnsi="Arial"/>
          <w:sz w:val="28"/>
        </w:rPr>
      </w:pPr>
      <w:bookmarkStart w:id="6" w:name="_Toc128377758"/>
      <w:bookmarkStart w:id="7" w:name="_Toc211866798"/>
      <w:bookmarkStart w:id="8" w:name="_Toc211867878"/>
      <w:r w:rsidRPr="00F81D9A">
        <w:rPr>
          <w:rFonts w:ascii="Arial" w:eastAsia="Yu Mincho" w:hAnsi="Arial"/>
          <w:sz w:val="28"/>
        </w:rPr>
        <w:t>5.2.2</w:t>
      </w:r>
      <w:r w:rsidRPr="00F81D9A">
        <w:rPr>
          <w:rFonts w:ascii="Arial" w:eastAsia="Yu Mincho" w:hAnsi="Arial"/>
          <w:sz w:val="28"/>
        </w:rPr>
        <w:tab/>
        <w:t>Security threats</w:t>
      </w:r>
      <w:bookmarkEnd w:id="6"/>
      <w:bookmarkEnd w:id="7"/>
      <w:bookmarkEnd w:id="8"/>
      <w:r w:rsidRPr="00F81D9A">
        <w:rPr>
          <w:rFonts w:ascii="Arial" w:eastAsia="Yu Mincho" w:hAnsi="Arial"/>
          <w:sz w:val="28"/>
        </w:rPr>
        <w:t xml:space="preserve"> </w:t>
      </w:r>
    </w:p>
    <w:p w14:paraId="1F6BCDD6" w14:textId="77777777" w:rsidR="00F81D9A" w:rsidRPr="00F81D9A" w:rsidRDefault="00F81D9A" w:rsidP="00F81D9A">
      <w:pPr>
        <w:rPr>
          <w:rFonts w:eastAsia="Yu Mincho"/>
          <w:lang w:val="en-US"/>
        </w:rPr>
      </w:pPr>
      <w:r w:rsidRPr="00F81D9A">
        <w:rPr>
          <w:rFonts w:eastAsia="Yu Mincho"/>
          <w:lang w:val="en-US"/>
        </w:rPr>
        <w:t>There is a threat to system evolution. For example, if the interface is not designed well from day one, it will not be stable for future enhancements and there can be problems to add new functionality. This will not only increase complexity of the system but will also make it more difficult to analyze from a security perspective, and hence the risk for missing threats increases.</w:t>
      </w:r>
    </w:p>
    <w:p w14:paraId="05C43CCC" w14:textId="77777777" w:rsidR="00F81D9A" w:rsidRPr="00F81D9A" w:rsidRDefault="00F81D9A" w:rsidP="00F81D9A">
      <w:pPr>
        <w:keepNext/>
        <w:keepLines/>
        <w:spacing w:before="120"/>
        <w:ind w:left="1134" w:hanging="1134"/>
        <w:outlineLvl w:val="2"/>
        <w:rPr>
          <w:rFonts w:ascii="Arial" w:eastAsia="Yu Mincho" w:hAnsi="Arial"/>
          <w:sz w:val="28"/>
        </w:rPr>
      </w:pPr>
      <w:bookmarkStart w:id="9" w:name="_Toc211867879"/>
      <w:bookmarkStart w:id="10" w:name="_Toc211866799"/>
      <w:r w:rsidRPr="00F81D9A">
        <w:rPr>
          <w:rFonts w:ascii="Arial" w:eastAsia="Yu Mincho" w:hAnsi="Arial"/>
          <w:sz w:val="28"/>
        </w:rPr>
        <w:t>5.2.3</w:t>
      </w:r>
      <w:r w:rsidRPr="00F81D9A">
        <w:rPr>
          <w:rFonts w:ascii="Arial" w:eastAsia="Yu Mincho" w:hAnsi="Arial"/>
          <w:sz w:val="28"/>
        </w:rPr>
        <w:tab/>
        <w:t>Potential security requirements</w:t>
      </w:r>
      <w:bookmarkEnd w:id="9"/>
    </w:p>
    <w:p w14:paraId="0D9C3E72" w14:textId="6329AA51" w:rsidR="00076057" w:rsidRPr="00F81D9A" w:rsidRDefault="00F81D9A" w:rsidP="009E193D">
      <w:pPr>
        <w:rPr>
          <w:rFonts w:eastAsia="Yu Mincho"/>
          <w:lang w:eastAsia="ja-JP"/>
        </w:rPr>
      </w:pPr>
      <w:del w:id="11" w:author="vivo" w:date="2025-11-06T16:14:00Z">
        <w:r w:rsidRPr="00F81D9A" w:rsidDel="00011408">
          <w:rPr>
            <w:rFonts w:eastAsia="Yu Mincho"/>
            <w:lang w:eastAsia="ja-JP"/>
          </w:rPr>
          <w:delText>TBD.</w:delText>
        </w:r>
      </w:del>
      <w:bookmarkEnd w:id="10"/>
      <w:ins w:id="12" w:author="vivo" w:date="2025-11-06T16:16:00Z">
        <w:r w:rsidR="00011408" w:rsidRPr="00011408">
          <w:rPr>
            <w:rFonts w:eastAsia="Yu Mincho"/>
            <w:lang w:eastAsia="ja-JP"/>
          </w:rPr>
          <w:t>The 6G shall define a generic interface towards the AEAD algorithms.</w:t>
        </w:r>
      </w:ins>
    </w:p>
    <w:p w14:paraId="3E145EDA" w14:textId="751F9AFE" w:rsidR="008C3D4E" w:rsidRPr="00D07A60" w:rsidRDefault="00D07A60" w:rsidP="00D07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D07A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5E30F" w14:textId="77777777" w:rsidR="0058622F" w:rsidRDefault="0058622F">
      <w:r>
        <w:separator/>
      </w:r>
    </w:p>
  </w:endnote>
  <w:endnote w:type="continuationSeparator" w:id="0">
    <w:p w14:paraId="1C2D9900" w14:textId="77777777" w:rsidR="0058622F" w:rsidRDefault="0058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A81CF" w14:textId="77777777" w:rsidR="0058622F" w:rsidRDefault="0058622F">
      <w:r>
        <w:separator/>
      </w:r>
    </w:p>
  </w:footnote>
  <w:footnote w:type="continuationSeparator" w:id="0">
    <w:p w14:paraId="7D170D19" w14:textId="77777777" w:rsidR="0058622F" w:rsidRDefault="00586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8624D0"/>
    <w:multiLevelType w:val="hybridMultilevel"/>
    <w:tmpl w:val="D1EE27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24F0C92"/>
    <w:multiLevelType w:val="hybridMultilevel"/>
    <w:tmpl w:val="33C45F36"/>
    <w:lvl w:ilvl="0" w:tplc="514AF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2"/>
  </w:num>
  <w:num w:numId="9">
    <w:abstractNumId w:val="24"/>
  </w:num>
  <w:num w:numId="10">
    <w:abstractNumId w:val="31"/>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9"/>
  </w:num>
  <w:num w:numId="23">
    <w:abstractNumId w:val="14"/>
  </w:num>
  <w:num w:numId="24">
    <w:abstractNumId w:val="15"/>
  </w:num>
  <w:num w:numId="25">
    <w:abstractNumId w:val="12"/>
  </w:num>
  <w:num w:numId="26">
    <w:abstractNumId w:val="26"/>
  </w:num>
  <w:num w:numId="27">
    <w:abstractNumId w:val="28"/>
  </w:num>
  <w:num w:numId="28">
    <w:abstractNumId w:val="25"/>
  </w:num>
  <w:num w:numId="29">
    <w:abstractNumId w:val="22"/>
  </w:num>
  <w:num w:numId="30">
    <w:abstractNumId w:val="27"/>
  </w:num>
  <w:num w:numId="31">
    <w:abstractNumId w:val="9"/>
  </w:num>
  <w:num w:numId="32">
    <w:abstractNumId w:val="11"/>
  </w:num>
  <w:num w:numId="33">
    <w:abstractNumId w:val="2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E15"/>
    <w:rsid w:val="00006547"/>
    <w:rsid w:val="0000709D"/>
    <w:rsid w:val="00007E51"/>
    <w:rsid w:val="00011408"/>
    <w:rsid w:val="00012515"/>
    <w:rsid w:val="00012902"/>
    <w:rsid w:val="00013ADE"/>
    <w:rsid w:val="00014655"/>
    <w:rsid w:val="00015F1B"/>
    <w:rsid w:val="00017B05"/>
    <w:rsid w:val="00022BF0"/>
    <w:rsid w:val="000307BB"/>
    <w:rsid w:val="00030DB2"/>
    <w:rsid w:val="00031183"/>
    <w:rsid w:val="0003127E"/>
    <w:rsid w:val="00032BF5"/>
    <w:rsid w:val="0004424B"/>
    <w:rsid w:val="000456E7"/>
    <w:rsid w:val="00050D1C"/>
    <w:rsid w:val="0005109F"/>
    <w:rsid w:val="00053AAC"/>
    <w:rsid w:val="00055158"/>
    <w:rsid w:val="0005678B"/>
    <w:rsid w:val="00060D63"/>
    <w:rsid w:val="00062193"/>
    <w:rsid w:val="00062443"/>
    <w:rsid w:val="0006267D"/>
    <w:rsid w:val="000636C9"/>
    <w:rsid w:val="000644EE"/>
    <w:rsid w:val="00064C21"/>
    <w:rsid w:val="0006767D"/>
    <w:rsid w:val="00072286"/>
    <w:rsid w:val="000730A2"/>
    <w:rsid w:val="000744E1"/>
    <w:rsid w:val="00075DC7"/>
    <w:rsid w:val="00076057"/>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401"/>
    <w:rsid w:val="000B090E"/>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5985"/>
    <w:rsid w:val="00155F91"/>
    <w:rsid w:val="00156919"/>
    <w:rsid w:val="00160564"/>
    <w:rsid w:val="00160F01"/>
    <w:rsid w:val="00161989"/>
    <w:rsid w:val="00165B23"/>
    <w:rsid w:val="001667C3"/>
    <w:rsid w:val="001717C5"/>
    <w:rsid w:val="00171EED"/>
    <w:rsid w:val="001762E6"/>
    <w:rsid w:val="00177EDA"/>
    <w:rsid w:val="001801C6"/>
    <w:rsid w:val="00180380"/>
    <w:rsid w:val="00180B6B"/>
    <w:rsid w:val="001816E7"/>
    <w:rsid w:val="0018213B"/>
    <w:rsid w:val="0018272C"/>
    <w:rsid w:val="00183E06"/>
    <w:rsid w:val="00184501"/>
    <w:rsid w:val="001846DF"/>
    <w:rsid w:val="0018493B"/>
    <w:rsid w:val="00184D1A"/>
    <w:rsid w:val="0018572A"/>
    <w:rsid w:val="00187193"/>
    <w:rsid w:val="00187A2E"/>
    <w:rsid w:val="00190DC2"/>
    <w:rsid w:val="00191337"/>
    <w:rsid w:val="001925EC"/>
    <w:rsid w:val="00193714"/>
    <w:rsid w:val="00193899"/>
    <w:rsid w:val="00194753"/>
    <w:rsid w:val="001953D1"/>
    <w:rsid w:val="001957F2"/>
    <w:rsid w:val="001A0C42"/>
    <w:rsid w:val="001A0F4F"/>
    <w:rsid w:val="001A22EF"/>
    <w:rsid w:val="001A33BF"/>
    <w:rsid w:val="001A574C"/>
    <w:rsid w:val="001A77FE"/>
    <w:rsid w:val="001B0515"/>
    <w:rsid w:val="001B33E8"/>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741B"/>
    <w:rsid w:val="001D76DC"/>
    <w:rsid w:val="001E0ACD"/>
    <w:rsid w:val="001E4E94"/>
    <w:rsid w:val="001E4FB1"/>
    <w:rsid w:val="0020007B"/>
    <w:rsid w:val="00200372"/>
    <w:rsid w:val="00200B55"/>
    <w:rsid w:val="0020126C"/>
    <w:rsid w:val="00202405"/>
    <w:rsid w:val="00202B9A"/>
    <w:rsid w:val="00202C29"/>
    <w:rsid w:val="0020395B"/>
    <w:rsid w:val="00203C5D"/>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56A7"/>
    <w:rsid w:val="00226B0D"/>
    <w:rsid w:val="0023403E"/>
    <w:rsid w:val="00235A58"/>
    <w:rsid w:val="00236BAE"/>
    <w:rsid w:val="00241CD9"/>
    <w:rsid w:val="0024268C"/>
    <w:rsid w:val="002440CD"/>
    <w:rsid w:val="00244C9A"/>
    <w:rsid w:val="00247F73"/>
    <w:rsid w:val="00255795"/>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20B5"/>
    <w:rsid w:val="002B37F0"/>
    <w:rsid w:val="002B5309"/>
    <w:rsid w:val="002B5DFC"/>
    <w:rsid w:val="002B6C51"/>
    <w:rsid w:val="002C4F6D"/>
    <w:rsid w:val="002C7563"/>
    <w:rsid w:val="002D152B"/>
    <w:rsid w:val="002D209D"/>
    <w:rsid w:val="002D2CA0"/>
    <w:rsid w:val="002D4ED5"/>
    <w:rsid w:val="002D65A0"/>
    <w:rsid w:val="002E0986"/>
    <w:rsid w:val="002E1B40"/>
    <w:rsid w:val="002E2C3B"/>
    <w:rsid w:val="002E3B3B"/>
    <w:rsid w:val="002E3D3D"/>
    <w:rsid w:val="002E4BDC"/>
    <w:rsid w:val="002E5251"/>
    <w:rsid w:val="002E64DE"/>
    <w:rsid w:val="002F274D"/>
    <w:rsid w:val="002F284D"/>
    <w:rsid w:val="002F321A"/>
    <w:rsid w:val="002F5903"/>
    <w:rsid w:val="002F5E68"/>
    <w:rsid w:val="002F7C8D"/>
    <w:rsid w:val="00302336"/>
    <w:rsid w:val="00302733"/>
    <w:rsid w:val="00302866"/>
    <w:rsid w:val="00302DA7"/>
    <w:rsid w:val="003053DF"/>
    <w:rsid w:val="00305A28"/>
    <w:rsid w:val="00307627"/>
    <w:rsid w:val="00311C8A"/>
    <w:rsid w:val="003145C5"/>
    <w:rsid w:val="0031704B"/>
    <w:rsid w:val="003206FA"/>
    <w:rsid w:val="00320F9C"/>
    <w:rsid w:val="00321EB9"/>
    <w:rsid w:val="003230E1"/>
    <w:rsid w:val="00334062"/>
    <w:rsid w:val="00334285"/>
    <w:rsid w:val="0033686D"/>
    <w:rsid w:val="003374A5"/>
    <w:rsid w:val="00341DE9"/>
    <w:rsid w:val="00342C83"/>
    <w:rsid w:val="003442FF"/>
    <w:rsid w:val="0034794F"/>
    <w:rsid w:val="003506D6"/>
    <w:rsid w:val="00354245"/>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5CC6"/>
    <w:rsid w:val="00426C13"/>
    <w:rsid w:val="00426DBC"/>
    <w:rsid w:val="0042771E"/>
    <w:rsid w:val="00430445"/>
    <w:rsid w:val="004335DD"/>
    <w:rsid w:val="004355BE"/>
    <w:rsid w:val="00437037"/>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30F6"/>
    <w:rsid w:val="004B3829"/>
    <w:rsid w:val="004B616F"/>
    <w:rsid w:val="004B65DA"/>
    <w:rsid w:val="004B6D8E"/>
    <w:rsid w:val="004B74B7"/>
    <w:rsid w:val="004C0268"/>
    <w:rsid w:val="004C100B"/>
    <w:rsid w:val="004C3346"/>
    <w:rsid w:val="004C3F13"/>
    <w:rsid w:val="004D1D95"/>
    <w:rsid w:val="004D3B7B"/>
    <w:rsid w:val="004D4784"/>
    <w:rsid w:val="004D4B13"/>
    <w:rsid w:val="004D55C2"/>
    <w:rsid w:val="004E04B3"/>
    <w:rsid w:val="004E3162"/>
    <w:rsid w:val="004E4758"/>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18DA"/>
    <w:rsid w:val="005139FC"/>
    <w:rsid w:val="00514444"/>
    <w:rsid w:val="00514714"/>
    <w:rsid w:val="00514E9E"/>
    <w:rsid w:val="005157C8"/>
    <w:rsid w:val="00521053"/>
    <w:rsid w:val="00524F6E"/>
    <w:rsid w:val="00525268"/>
    <w:rsid w:val="005258D8"/>
    <w:rsid w:val="00525A0E"/>
    <w:rsid w:val="00525B0B"/>
    <w:rsid w:val="0053045A"/>
    <w:rsid w:val="00531927"/>
    <w:rsid w:val="0053215D"/>
    <w:rsid w:val="00535A1E"/>
    <w:rsid w:val="00536553"/>
    <w:rsid w:val="0054100D"/>
    <w:rsid w:val="00541298"/>
    <w:rsid w:val="00542359"/>
    <w:rsid w:val="00545318"/>
    <w:rsid w:val="005454FB"/>
    <w:rsid w:val="005465D6"/>
    <w:rsid w:val="00547E36"/>
    <w:rsid w:val="0055008F"/>
    <w:rsid w:val="005521BA"/>
    <w:rsid w:val="00554AF8"/>
    <w:rsid w:val="00555AB3"/>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8622F"/>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5"/>
    <w:rsid w:val="005B6859"/>
    <w:rsid w:val="005B69F4"/>
    <w:rsid w:val="005B6DDD"/>
    <w:rsid w:val="005B795D"/>
    <w:rsid w:val="005B7F3C"/>
    <w:rsid w:val="005C0275"/>
    <w:rsid w:val="005C0CDC"/>
    <w:rsid w:val="005C3048"/>
    <w:rsid w:val="005C5829"/>
    <w:rsid w:val="005C6722"/>
    <w:rsid w:val="005C7DB3"/>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4E00"/>
    <w:rsid w:val="00635773"/>
    <w:rsid w:val="006367C2"/>
    <w:rsid w:val="00640DFA"/>
    <w:rsid w:val="00640FEB"/>
    <w:rsid w:val="0064352A"/>
    <w:rsid w:val="0064379B"/>
    <w:rsid w:val="006447F7"/>
    <w:rsid w:val="006453AC"/>
    <w:rsid w:val="00645AD2"/>
    <w:rsid w:val="006502AC"/>
    <w:rsid w:val="00650488"/>
    <w:rsid w:val="00651BAB"/>
    <w:rsid w:val="00652248"/>
    <w:rsid w:val="00653CB9"/>
    <w:rsid w:val="006553A8"/>
    <w:rsid w:val="00657364"/>
    <w:rsid w:val="00657B80"/>
    <w:rsid w:val="00660C0B"/>
    <w:rsid w:val="00665C0B"/>
    <w:rsid w:val="0066713E"/>
    <w:rsid w:val="00667B8D"/>
    <w:rsid w:val="006707E0"/>
    <w:rsid w:val="00670A3F"/>
    <w:rsid w:val="00670C1D"/>
    <w:rsid w:val="0067575B"/>
    <w:rsid w:val="006766CD"/>
    <w:rsid w:val="0068031F"/>
    <w:rsid w:val="00680DA2"/>
    <w:rsid w:val="00682A00"/>
    <w:rsid w:val="0068354C"/>
    <w:rsid w:val="00684FF8"/>
    <w:rsid w:val="006858E7"/>
    <w:rsid w:val="00690249"/>
    <w:rsid w:val="00691B89"/>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1B37"/>
    <w:rsid w:val="007231BF"/>
    <w:rsid w:val="007258B4"/>
    <w:rsid w:val="00733C51"/>
    <w:rsid w:val="00734016"/>
    <w:rsid w:val="007349D5"/>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A69"/>
    <w:rsid w:val="00772E4B"/>
    <w:rsid w:val="00774183"/>
    <w:rsid w:val="0077472A"/>
    <w:rsid w:val="0078050B"/>
    <w:rsid w:val="00782B3B"/>
    <w:rsid w:val="00782EB5"/>
    <w:rsid w:val="0078586B"/>
    <w:rsid w:val="00786199"/>
    <w:rsid w:val="007873A9"/>
    <w:rsid w:val="00791FC4"/>
    <w:rsid w:val="00792D45"/>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2096A"/>
    <w:rsid w:val="00821A89"/>
    <w:rsid w:val="0082292E"/>
    <w:rsid w:val="008242E4"/>
    <w:rsid w:val="0082431D"/>
    <w:rsid w:val="0082432D"/>
    <w:rsid w:val="008245FD"/>
    <w:rsid w:val="00826E4E"/>
    <w:rsid w:val="0083004F"/>
    <w:rsid w:val="0083053A"/>
    <w:rsid w:val="00831689"/>
    <w:rsid w:val="008337CB"/>
    <w:rsid w:val="0083451D"/>
    <w:rsid w:val="00836827"/>
    <w:rsid w:val="00836D6A"/>
    <w:rsid w:val="0083709E"/>
    <w:rsid w:val="00840BEC"/>
    <w:rsid w:val="00840F38"/>
    <w:rsid w:val="008410EB"/>
    <w:rsid w:val="00842F7D"/>
    <w:rsid w:val="008449F8"/>
    <w:rsid w:val="0084526F"/>
    <w:rsid w:val="0084563D"/>
    <w:rsid w:val="00846C5D"/>
    <w:rsid w:val="008476DF"/>
    <w:rsid w:val="00852A70"/>
    <w:rsid w:val="008539A0"/>
    <w:rsid w:val="00857355"/>
    <w:rsid w:val="00862A75"/>
    <w:rsid w:val="00863066"/>
    <w:rsid w:val="008642AB"/>
    <w:rsid w:val="00866CFB"/>
    <w:rsid w:val="008671CF"/>
    <w:rsid w:val="008672E8"/>
    <w:rsid w:val="00870A95"/>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5ECC"/>
    <w:rsid w:val="008A72FE"/>
    <w:rsid w:val="008B1DDE"/>
    <w:rsid w:val="008B49A0"/>
    <w:rsid w:val="008B52E6"/>
    <w:rsid w:val="008B5391"/>
    <w:rsid w:val="008B5825"/>
    <w:rsid w:val="008B5A9A"/>
    <w:rsid w:val="008B5C14"/>
    <w:rsid w:val="008B6BC4"/>
    <w:rsid w:val="008B7A4E"/>
    <w:rsid w:val="008C0275"/>
    <w:rsid w:val="008C3D4E"/>
    <w:rsid w:val="008C3DD8"/>
    <w:rsid w:val="008C693E"/>
    <w:rsid w:val="008D023D"/>
    <w:rsid w:val="008D2029"/>
    <w:rsid w:val="008D3A5C"/>
    <w:rsid w:val="008D66D9"/>
    <w:rsid w:val="008D6E9F"/>
    <w:rsid w:val="008E002B"/>
    <w:rsid w:val="008E1102"/>
    <w:rsid w:val="008E1A44"/>
    <w:rsid w:val="008E23D2"/>
    <w:rsid w:val="008E3664"/>
    <w:rsid w:val="008F03A9"/>
    <w:rsid w:val="008F0675"/>
    <w:rsid w:val="008F1081"/>
    <w:rsid w:val="008F2BBD"/>
    <w:rsid w:val="008F400A"/>
    <w:rsid w:val="008F42AF"/>
    <w:rsid w:val="008F44A9"/>
    <w:rsid w:val="008F4B95"/>
    <w:rsid w:val="008F5E98"/>
    <w:rsid w:val="008F6E3B"/>
    <w:rsid w:val="008F742A"/>
    <w:rsid w:val="00900DDF"/>
    <w:rsid w:val="00902A17"/>
    <w:rsid w:val="00905B05"/>
    <w:rsid w:val="00906387"/>
    <w:rsid w:val="00910105"/>
    <w:rsid w:val="009101E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60DC"/>
    <w:rsid w:val="0092635E"/>
    <w:rsid w:val="00926ABD"/>
    <w:rsid w:val="00927934"/>
    <w:rsid w:val="00927AC7"/>
    <w:rsid w:val="00927DD4"/>
    <w:rsid w:val="00931ADA"/>
    <w:rsid w:val="00932D39"/>
    <w:rsid w:val="009345E5"/>
    <w:rsid w:val="00935947"/>
    <w:rsid w:val="00935966"/>
    <w:rsid w:val="00937517"/>
    <w:rsid w:val="009426DE"/>
    <w:rsid w:val="00942A73"/>
    <w:rsid w:val="009462EE"/>
    <w:rsid w:val="0095109B"/>
    <w:rsid w:val="00952D13"/>
    <w:rsid w:val="00955E99"/>
    <w:rsid w:val="0095611C"/>
    <w:rsid w:val="009576CE"/>
    <w:rsid w:val="00957E26"/>
    <w:rsid w:val="0096179A"/>
    <w:rsid w:val="0096367C"/>
    <w:rsid w:val="00966583"/>
    <w:rsid w:val="00966D47"/>
    <w:rsid w:val="00966F4A"/>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A25FE"/>
    <w:rsid w:val="009A335D"/>
    <w:rsid w:val="009A446D"/>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5423"/>
    <w:rsid w:val="00A0234D"/>
    <w:rsid w:val="00A033D6"/>
    <w:rsid w:val="00A055AA"/>
    <w:rsid w:val="00A05E72"/>
    <w:rsid w:val="00A06572"/>
    <w:rsid w:val="00A0682F"/>
    <w:rsid w:val="00A07D6B"/>
    <w:rsid w:val="00A114BA"/>
    <w:rsid w:val="00A146C1"/>
    <w:rsid w:val="00A14837"/>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50E4"/>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64C"/>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25D4"/>
    <w:rsid w:val="00AC50F3"/>
    <w:rsid w:val="00AD1968"/>
    <w:rsid w:val="00AD7B1E"/>
    <w:rsid w:val="00AE1AB2"/>
    <w:rsid w:val="00AE24B6"/>
    <w:rsid w:val="00AE2704"/>
    <w:rsid w:val="00AE7DE6"/>
    <w:rsid w:val="00AF0209"/>
    <w:rsid w:val="00AF0907"/>
    <w:rsid w:val="00AF1E23"/>
    <w:rsid w:val="00AF2D35"/>
    <w:rsid w:val="00B013C2"/>
    <w:rsid w:val="00B01AFF"/>
    <w:rsid w:val="00B02EB5"/>
    <w:rsid w:val="00B038D2"/>
    <w:rsid w:val="00B0719B"/>
    <w:rsid w:val="00B107D2"/>
    <w:rsid w:val="00B12345"/>
    <w:rsid w:val="00B142F8"/>
    <w:rsid w:val="00B157A8"/>
    <w:rsid w:val="00B16BDA"/>
    <w:rsid w:val="00B16E4B"/>
    <w:rsid w:val="00B20C25"/>
    <w:rsid w:val="00B20E5F"/>
    <w:rsid w:val="00B22DEC"/>
    <w:rsid w:val="00B230C2"/>
    <w:rsid w:val="00B234C8"/>
    <w:rsid w:val="00B24A4F"/>
    <w:rsid w:val="00B26882"/>
    <w:rsid w:val="00B27055"/>
    <w:rsid w:val="00B27E39"/>
    <w:rsid w:val="00B32322"/>
    <w:rsid w:val="00B3452D"/>
    <w:rsid w:val="00B37A3B"/>
    <w:rsid w:val="00B42497"/>
    <w:rsid w:val="00B428EC"/>
    <w:rsid w:val="00B449CE"/>
    <w:rsid w:val="00B44BE6"/>
    <w:rsid w:val="00B52B08"/>
    <w:rsid w:val="00B53FFF"/>
    <w:rsid w:val="00B5466B"/>
    <w:rsid w:val="00B55468"/>
    <w:rsid w:val="00B5788F"/>
    <w:rsid w:val="00B64C6E"/>
    <w:rsid w:val="00B65389"/>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925"/>
    <w:rsid w:val="00BD0461"/>
    <w:rsid w:val="00BD193B"/>
    <w:rsid w:val="00BD2012"/>
    <w:rsid w:val="00BD5A36"/>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06E0"/>
    <w:rsid w:val="00C1117F"/>
    <w:rsid w:val="00C120E0"/>
    <w:rsid w:val="00C128EB"/>
    <w:rsid w:val="00C12946"/>
    <w:rsid w:val="00C13E34"/>
    <w:rsid w:val="00C169B4"/>
    <w:rsid w:val="00C17122"/>
    <w:rsid w:val="00C17D1E"/>
    <w:rsid w:val="00C236E6"/>
    <w:rsid w:val="00C23EF7"/>
    <w:rsid w:val="00C3018B"/>
    <w:rsid w:val="00C338DC"/>
    <w:rsid w:val="00C3440A"/>
    <w:rsid w:val="00C347F4"/>
    <w:rsid w:val="00C35BB0"/>
    <w:rsid w:val="00C37155"/>
    <w:rsid w:val="00C37CB5"/>
    <w:rsid w:val="00C40DDA"/>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5E09"/>
    <w:rsid w:val="00C666D0"/>
    <w:rsid w:val="00C67E2B"/>
    <w:rsid w:val="00C7286E"/>
    <w:rsid w:val="00C72B90"/>
    <w:rsid w:val="00C7348F"/>
    <w:rsid w:val="00C74093"/>
    <w:rsid w:val="00C74C8F"/>
    <w:rsid w:val="00C75808"/>
    <w:rsid w:val="00C764BD"/>
    <w:rsid w:val="00C7749B"/>
    <w:rsid w:val="00C8103E"/>
    <w:rsid w:val="00C8363B"/>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FB"/>
    <w:rsid w:val="00CE6C86"/>
    <w:rsid w:val="00CF022F"/>
    <w:rsid w:val="00CF0598"/>
    <w:rsid w:val="00CF13BC"/>
    <w:rsid w:val="00CF2360"/>
    <w:rsid w:val="00CF2B85"/>
    <w:rsid w:val="00CF698E"/>
    <w:rsid w:val="00CF7612"/>
    <w:rsid w:val="00CF7978"/>
    <w:rsid w:val="00D01EB2"/>
    <w:rsid w:val="00D02329"/>
    <w:rsid w:val="00D0262E"/>
    <w:rsid w:val="00D07A60"/>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2F89"/>
    <w:rsid w:val="00D54E83"/>
    <w:rsid w:val="00D5517B"/>
    <w:rsid w:val="00D56016"/>
    <w:rsid w:val="00D5740A"/>
    <w:rsid w:val="00D575F4"/>
    <w:rsid w:val="00D609FA"/>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512E"/>
    <w:rsid w:val="00D852D7"/>
    <w:rsid w:val="00D852E1"/>
    <w:rsid w:val="00D86F38"/>
    <w:rsid w:val="00D902DF"/>
    <w:rsid w:val="00D938A5"/>
    <w:rsid w:val="00D93B05"/>
    <w:rsid w:val="00D93C60"/>
    <w:rsid w:val="00D94516"/>
    <w:rsid w:val="00D94889"/>
    <w:rsid w:val="00D9609E"/>
    <w:rsid w:val="00DA0004"/>
    <w:rsid w:val="00DA15B9"/>
    <w:rsid w:val="00DA1E58"/>
    <w:rsid w:val="00DA208F"/>
    <w:rsid w:val="00DA2C21"/>
    <w:rsid w:val="00DB0455"/>
    <w:rsid w:val="00DB225E"/>
    <w:rsid w:val="00DB3CC1"/>
    <w:rsid w:val="00DB5220"/>
    <w:rsid w:val="00DB5775"/>
    <w:rsid w:val="00DB6387"/>
    <w:rsid w:val="00DB6A6C"/>
    <w:rsid w:val="00DC688B"/>
    <w:rsid w:val="00DC6DAA"/>
    <w:rsid w:val="00DC71F6"/>
    <w:rsid w:val="00DD021E"/>
    <w:rsid w:val="00DD20DA"/>
    <w:rsid w:val="00DD400C"/>
    <w:rsid w:val="00DD56D9"/>
    <w:rsid w:val="00DD6DA3"/>
    <w:rsid w:val="00DE110D"/>
    <w:rsid w:val="00DE17A4"/>
    <w:rsid w:val="00DE2EC2"/>
    <w:rsid w:val="00DE2EFF"/>
    <w:rsid w:val="00DE3703"/>
    <w:rsid w:val="00DE4EF2"/>
    <w:rsid w:val="00DE6F80"/>
    <w:rsid w:val="00DE6F8B"/>
    <w:rsid w:val="00DF0D2C"/>
    <w:rsid w:val="00DF2C0E"/>
    <w:rsid w:val="00DF35B4"/>
    <w:rsid w:val="00DF3744"/>
    <w:rsid w:val="00DF54B4"/>
    <w:rsid w:val="00DF675A"/>
    <w:rsid w:val="00DF707B"/>
    <w:rsid w:val="00E02129"/>
    <w:rsid w:val="00E022B8"/>
    <w:rsid w:val="00E02A67"/>
    <w:rsid w:val="00E02CC1"/>
    <w:rsid w:val="00E03B36"/>
    <w:rsid w:val="00E05FA0"/>
    <w:rsid w:val="00E06FFB"/>
    <w:rsid w:val="00E072CB"/>
    <w:rsid w:val="00E076FE"/>
    <w:rsid w:val="00E104F9"/>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67FE"/>
    <w:rsid w:val="00E27BFE"/>
    <w:rsid w:val="00E30155"/>
    <w:rsid w:val="00E31115"/>
    <w:rsid w:val="00E3140D"/>
    <w:rsid w:val="00E3595C"/>
    <w:rsid w:val="00E36271"/>
    <w:rsid w:val="00E37234"/>
    <w:rsid w:val="00E37BFC"/>
    <w:rsid w:val="00E401E1"/>
    <w:rsid w:val="00E4316F"/>
    <w:rsid w:val="00E44038"/>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4E83"/>
    <w:rsid w:val="00E85FF6"/>
    <w:rsid w:val="00E86EAC"/>
    <w:rsid w:val="00E90AE5"/>
    <w:rsid w:val="00E90BB7"/>
    <w:rsid w:val="00E91A7C"/>
    <w:rsid w:val="00E9322E"/>
    <w:rsid w:val="00E9382B"/>
    <w:rsid w:val="00E94263"/>
    <w:rsid w:val="00E942F9"/>
    <w:rsid w:val="00E94354"/>
    <w:rsid w:val="00E96862"/>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47D1"/>
    <w:rsid w:val="00EE7C2D"/>
    <w:rsid w:val="00EF078E"/>
    <w:rsid w:val="00EF24EB"/>
    <w:rsid w:val="00EF4F13"/>
    <w:rsid w:val="00EF5B76"/>
    <w:rsid w:val="00EF6DBA"/>
    <w:rsid w:val="00EF71DA"/>
    <w:rsid w:val="00F00CF9"/>
    <w:rsid w:val="00F02E36"/>
    <w:rsid w:val="00F0357E"/>
    <w:rsid w:val="00F05A00"/>
    <w:rsid w:val="00F05CFA"/>
    <w:rsid w:val="00F07628"/>
    <w:rsid w:val="00F11E49"/>
    <w:rsid w:val="00F12572"/>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1536"/>
    <w:rsid w:val="00F41ABB"/>
    <w:rsid w:val="00F421A7"/>
    <w:rsid w:val="00F42677"/>
    <w:rsid w:val="00F43011"/>
    <w:rsid w:val="00F4589E"/>
    <w:rsid w:val="00F46B0F"/>
    <w:rsid w:val="00F4726F"/>
    <w:rsid w:val="00F47F52"/>
    <w:rsid w:val="00F50E6A"/>
    <w:rsid w:val="00F511B8"/>
    <w:rsid w:val="00F51FC4"/>
    <w:rsid w:val="00F5359E"/>
    <w:rsid w:val="00F539AD"/>
    <w:rsid w:val="00F53F90"/>
    <w:rsid w:val="00F562B0"/>
    <w:rsid w:val="00F61284"/>
    <w:rsid w:val="00F62BB0"/>
    <w:rsid w:val="00F63D0A"/>
    <w:rsid w:val="00F63E7B"/>
    <w:rsid w:val="00F6452A"/>
    <w:rsid w:val="00F6575A"/>
    <w:rsid w:val="00F668EF"/>
    <w:rsid w:val="00F72E49"/>
    <w:rsid w:val="00F73CBF"/>
    <w:rsid w:val="00F7613E"/>
    <w:rsid w:val="00F80445"/>
    <w:rsid w:val="00F81D9A"/>
    <w:rsid w:val="00F81F3E"/>
    <w:rsid w:val="00F82204"/>
    <w:rsid w:val="00F82C5B"/>
    <w:rsid w:val="00F82FFF"/>
    <w:rsid w:val="00F83123"/>
    <w:rsid w:val="00F8398C"/>
    <w:rsid w:val="00F8625C"/>
    <w:rsid w:val="00F946A4"/>
    <w:rsid w:val="00F94838"/>
    <w:rsid w:val="00F95E94"/>
    <w:rsid w:val="00FA2629"/>
    <w:rsid w:val="00FA3CE1"/>
    <w:rsid w:val="00FA403F"/>
    <w:rsid w:val="00FA512E"/>
    <w:rsid w:val="00FA5852"/>
    <w:rsid w:val="00FA5B25"/>
    <w:rsid w:val="00FA6165"/>
    <w:rsid w:val="00FB07CE"/>
    <w:rsid w:val="00FB21E9"/>
    <w:rsid w:val="00FB2313"/>
    <w:rsid w:val="00FB38EC"/>
    <w:rsid w:val="00FB3F6A"/>
    <w:rsid w:val="00FB5625"/>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70938F"/>
  <w15:chartTrackingRefBased/>
  <w15:docId w15:val="{F3E2F4EA-478F-48BE-BA26-5FF530710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1"/>
    <w:semiHidden/>
    <w:pPr>
      <w:ind w:left="1701" w:hanging="1701"/>
    </w:pPr>
  </w:style>
  <w:style w:type="paragraph" w:customStyle="1" w:styleId="41">
    <w:name w:val="目录 4"/>
    <w:basedOn w:val="30"/>
    <w:semiHidden/>
    <w:pPr>
      <w:ind w:left="1418" w:hanging="1418"/>
    </w:pPr>
  </w:style>
  <w:style w:type="paragraph" w:customStyle="1" w:styleId="30">
    <w:name w:val="目录 3"/>
    <w:basedOn w:val="20"/>
    <w:semiHidden/>
    <w:pPr>
      <w:ind w:left="1134" w:hanging="1134"/>
    </w:pPr>
  </w:style>
  <w:style w:type="paragraph" w:customStyle="1"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customStyle="1" w:styleId="af1">
    <w:name w:val="列出段落"/>
    <w:aliases w:val="Task Body,Viñetas (Inicio Parrafo),3 Txt tabla,Zerrenda-paragrafoa,Paragrafo elenco arial 12,T2,Paragrafo elenco,- Bullets"/>
    <w:basedOn w:val="a"/>
    <w:link w:val="Char"/>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Char">
    <w:name w:val="列出段落 Char"/>
    <w:aliases w:val="Task Body Char,Viñetas (Inicio Parrafo) Char,3 Txt tabla Char,Zerrenda-paragrafoa Char,Paragrafo elenco arial 12 Char,T2 Char,Paragrafo elenco Char,- Bullets Char"/>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2">
    <w:name w:val="Revision"/>
    <w:hidden/>
    <w:uiPriority w:val="99"/>
    <w:semiHidden/>
    <w:rsid w:val="001D76DC"/>
    <w:rPr>
      <w:rFonts w:ascii="Times New Roman" w:hAnsi="Times New Roman"/>
      <w:lang w:val="en-GB" w:eastAsia="en-US"/>
    </w:rPr>
  </w:style>
  <w:style w:type="paragraph" w:styleId="af3">
    <w:name w:val="annotation subject"/>
    <w:basedOn w:val="ac"/>
    <w:next w:val="ac"/>
    <w:link w:val="af4"/>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4">
    <w:name w:val="批注主题 字符"/>
    <w:link w:val="af3"/>
    <w:rsid w:val="00863066"/>
    <w:rPr>
      <w:rFonts w:ascii="Times New Roman" w:hAnsi="Times New Roman"/>
      <w:b/>
      <w:bCs/>
      <w:lang w:val="en-GB"/>
    </w:rPr>
  </w:style>
  <w:style w:type="paragraph" w:styleId="61">
    <w:name w:val="index 6"/>
    <w:basedOn w:val="a"/>
    <w:next w:val="a"/>
    <w:autoRedefine/>
    <w:rsid w:val="00E3595C"/>
    <w:pPr>
      <w:ind w:leftChars="1000" w:left="1000"/>
    </w:pPr>
  </w:style>
  <w:style w:type="paragraph" w:styleId="44">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5">
    <w:name w:val="No Spacing"/>
    <w:uiPriority w:val="1"/>
    <w:qFormat/>
    <w:rsid w:val="006A1D13"/>
    <w:rPr>
      <w:rFonts w:ascii="Times New Roman" w:eastAsia="等线" w:hAnsi="Times New Roman"/>
      <w:lang w:val="en-GB" w:eastAsia="en-US"/>
    </w:rPr>
  </w:style>
  <w:style w:type="table" w:styleId="af6">
    <w:name w:val="Table Grid"/>
    <w:basedOn w:val="a1"/>
    <w:rsid w:val="00053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0709D"/>
    <w:rPr>
      <w:rFonts w:ascii="Arial" w:hAnsi="Arial"/>
      <w:sz w:val="18"/>
      <w:lang w:val="en-GB" w:eastAsia="en-US"/>
    </w:rPr>
  </w:style>
  <w:style w:type="paragraph" w:styleId="af7">
    <w:name w:val="List Paragraph"/>
    <w:basedOn w:val="a"/>
    <w:uiPriority w:val="34"/>
    <w:qFormat/>
    <w:rsid w:val="000070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185825498">
      <w:bodyDiv w:val="1"/>
      <w:marLeft w:val="0"/>
      <w:marRight w:val="0"/>
      <w:marTop w:val="0"/>
      <w:marBottom w:val="0"/>
      <w:divBdr>
        <w:top w:val="none" w:sz="0" w:space="0" w:color="auto"/>
        <w:left w:val="none" w:sz="0" w:space="0" w:color="auto"/>
        <w:bottom w:val="none" w:sz="0" w:space="0" w:color="auto"/>
        <w:right w:val="none" w:sz="0" w:space="0" w:color="auto"/>
      </w:divBdr>
    </w:div>
    <w:div w:id="658119109">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vivo-new</cp:lastModifiedBy>
  <cp:revision>8</cp:revision>
  <cp:lastPrinted>1899-12-31T16:00:00Z</cp:lastPrinted>
  <dcterms:created xsi:type="dcterms:W3CDTF">2025-11-02T03:38:00Z</dcterms:created>
  <dcterms:modified xsi:type="dcterms:W3CDTF">2025-11-10T07:34:00Z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